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92AF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762EE1">
        <w:rPr>
          <w:rFonts w:ascii="Corbel" w:hAnsi="Corbel"/>
          <w:i/>
          <w:smallCaps/>
          <w:sz w:val="24"/>
          <w:szCs w:val="24"/>
        </w:rPr>
        <w:t>202</w:t>
      </w:r>
      <w:r w:rsidR="00257346">
        <w:rPr>
          <w:rFonts w:ascii="Corbel" w:hAnsi="Corbel"/>
          <w:i/>
          <w:smallCaps/>
          <w:sz w:val="24"/>
          <w:szCs w:val="24"/>
        </w:rPr>
        <w:t>6</w:t>
      </w:r>
      <w:r w:rsidR="00762EE1">
        <w:rPr>
          <w:rFonts w:ascii="Corbel" w:hAnsi="Corbel"/>
          <w:i/>
          <w:smallCaps/>
          <w:sz w:val="24"/>
          <w:szCs w:val="24"/>
        </w:rPr>
        <w:t>-202</w:t>
      </w:r>
      <w:r w:rsidR="00257346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A6FD2">
        <w:rPr>
          <w:rFonts w:ascii="Corbel" w:hAnsi="Corbel"/>
          <w:sz w:val="20"/>
          <w:szCs w:val="20"/>
        </w:rPr>
        <w:t>202</w:t>
      </w:r>
      <w:r w:rsidR="00257346">
        <w:rPr>
          <w:rFonts w:ascii="Corbel" w:hAnsi="Corbel"/>
          <w:sz w:val="20"/>
          <w:szCs w:val="20"/>
        </w:rPr>
        <w:t>8</w:t>
      </w:r>
      <w:r w:rsidR="00FA6FD2">
        <w:rPr>
          <w:rFonts w:ascii="Corbel" w:hAnsi="Corbel"/>
          <w:sz w:val="20"/>
          <w:szCs w:val="20"/>
        </w:rPr>
        <w:t>/202</w:t>
      </w:r>
      <w:r w:rsidR="00257346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2EE1" w:rsidRDefault="0002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EE1">
              <w:rPr>
                <w:rFonts w:ascii="Corbel" w:hAnsi="Corbel"/>
                <w:b w:val="0"/>
                <w:bCs/>
                <w:sz w:val="24"/>
                <w:szCs w:val="24"/>
              </w:rPr>
              <w:t>Profilaktyka samookaleczeń i samobójstw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0225E" w:rsidRPr="00B169DF" w:rsidRDefault="00762E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225E" w:rsidRPr="00B169DF" w:rsidRDefault="003022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225E" w:rsidRPr="00B169DF" w:rsidRDefault="003022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963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6660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2211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92AF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370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96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skutecznej </w:t>
            </w:r>
            <w:r w:rsidR="002B1A6A">
              <w:rPr>
                <w:rFonts w:ascii="Corbel" w:hAnsi="Corbel"/>
                <w:b w:val="0"/>
                <w:szCs w:val="22"/>
              </w:rPr>
              <w:t xml:space="preserve">profilaktyki </w:t>
            </w:r>
            <w:r w:rsidR="0020002E">
              <w:rPr>
                <w:rFonts w:ascii="Corbel" w:hAnsi="Corbel"/>
                <w:b w:val="0"/>
                <w:szCs w:val="22"/>
              </w:rPr>
              <w:t xml:space="preserve">samookaleczeń </w:t>
            </w:r>
            <w:r w:rsidR="00796CED">
              <w:rPr>
                <w:rFonts w:ascii="Corbel" w:hAnsi="Corbel"/>
                <w:b w:val="0"/>
                <w:szCs w:val="22"/>
              </w:rPr>
              <w:br/>
            </w:r>
            <w:r w:rsidR="0020002E">
              <w:rPr>
                <w:rFonts w:ascii="Corbel" w:hAnsi="Corbel"/>
                <w:b w:val="0"/>
                <w:szCs w:val="22"/>
              </w:rPr>
              <w:t>i samobójstw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CE4713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80513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E80513">
              <w:rPr>
                <w:rFonts w:ascii="Corbel" w:hAnsi="Corbel"/>
                <w:b w:val="0"/>
                <w:szCs w:val="22"/>
              </w:rPr>
              <w:t xml:space="preserve">z </w:t>
            </w:r>
            <w:r w:rsidR="00632E79">
              <w:rPr>
                <w:rFonts w:ascii="Corbel" w:hAnsi="Corbel"/>
                <w:b w:val="0"/>
                <w:szCs w:val="22"/>
              </w:rPr>
              <w:t xml:space="preserve">szerokim spektrum problematyki z zakresu suicydologii: </w:t>
            </w:r>
            <w:r w:rsidR="00802095">
              <w:rPr>
                <w:rFonts w:ascii="Corbel" w:hAnsi="Corbel"/>
                <w:b w:val="0"/>
                <w:szCs w:val="22"/>
              </w:rPr>
              <w:t xml:space="preserve">podstawowe pojęcia, </w:t>
            </w:r>
            <w:r w:rsidR="00DC73D2">
              <w:rPr>
                <w:rFonts w:ascii="Corbel" w:hAnsi="Corbel"/>
                <w:b w:val="0"/>
                <w:szCs w:val="22"/>
              </w:rPr>
              <w:t xml:space="preserve">etiologia </w:t>
            </w:r>
            <w:proofErr w:type="spellStart"/>
            <w:r w:rsidR="00DC73D2">
              <w:rPr>
                <w:rFonts w:ascii="Corbel" w:hAnsi="Corbel"/>
                <w:b w:val="0"/>
                <w:szCs w:val="22"/>
              </w:rPr>
              <w:t>zachowań</w:t>
            </w:r>
            <w:proofErr w:type="spellEnd"/>
            <w:r w:rsidR="00DC73D2">
              <w:rPr>
                <w:rFonts w:ascii="Corbel" w:hAnsi="Corbel"/>
                <w:b w:val="0"/>
                <w:szCs w:val="22"/>
              </w:rPr>
              <w:t xml:space="preserve"> </w:t>
            </w:r>
            <w:proofErr w:type="spellStart"/>
            <w:r w:rsidR="00DC73D2">
              <w:rPr>
                <w:rFonts w:ascii="Corbel" w:hAnsi="Corbel"/>
                <w:b w:val="0"/>
                <w:szCs w:val="22"/>
              </w:rPr>
              <w:t>suicydalnych</w:t>
            </w:r>
            <w:proofErr w:type="spellEnd"/>
            <w:r w:rsidR="00DC73D2">
              <w:rPr>
                <w:rFonts w:ascii="Corbel" w:hAnsi="Corbel"/>
                <w:b w:val="0"/>
                <w:szCs w:val="22"/>
              </w:rPr>
              <w:t xml:space="preserve">, </w:t>
            </w:r>
            <w:r w:rsidR="006424BD">
              <w:rPr>
                <w:rFonts w:ascii="Corbel" w:hAnsi="Corbel"/>
                <w:b w:val="0"/>
                <w:szCs w:val="22"/>
              </w:rPr>
              <w:t xml:space="preserve">kryminalistyczna problematyka suicydologii, </w:t>
            </w:r>
            <w:r w:rsidR="00BE58BE">
              <w:rPr>
                <w:rFonts w:ascii="Corbel" w:hAnsi="Corbel"/>
                <w:b w:val="0"/>
                <w:szCs w:val="22"/>
              </w:rPr>
              <w:t>programy pomocy osobom po usiłowaniu samobójstwa, system zapobiegania zamachom samobójczym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CE471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E047C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E047C">
              <w:rPr>
                <w:rFonts w:ascii="Corbel" w:hAnsi="Corbel"/>
                <w:b w:val="0"/>
                <w:szCs w:val="22"/>
              </w:rPr>
              <w:t xml:space="preserve"> z </w:t>
            </w:r>
            <w:r w:rsidR="00A301F6">
              <w:rPr>
                <w:rFonts w:ascii="Corbel" w:hAnsi="Corbel"/>
                <w:b w:val="0"/>
                <w:szCs w:val="22"/>
              </w:rPr>
              <w:t xml:space="preserve">istotnymi obszarami </w:t>
            </w:r>
            <w:r w:rsidR="00A30C2B">
              <w:rPr>
                <w:rFonts w:ascii="Corbel" w:hAnsi="Corbel"/>
                <w:b w:val="0"/>
                <w:szCs w:val="22"/>
              </w:rPr>
              <w:t>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 dzieci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, </w:t>
            </w:r>
            <w:r w:rsidR="00A30C2B">
              <w:rPr>
                <w:rFonts w:ascii="Corbel" w:hAnsi="Corbel"/>
                <w:b w:val="0"/>
                <w:szCs w:val="22"/>
              </w:rPr>
              <w:t>młodzieży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 i dorosłych</w:t>
            </w:r>
            <w:r w:rsidR="00A30C2B">
              <w:rPr>
                <w:rFonts w:ascii="Corbel" w:hAnsi="Corbel"/>
                <w:b w:val="0"/>
                <w:szCs w:val="22"/>
              </w:rPr>
              <w:t>: ocena ryzyka samobójstwa, 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o a uwarunkowania środowiska rodzinnego, praca </w:t>
            </w:r>
            <w:r w:rsidR="00165045">
              <w:rPr>
                <w:rFonts w:ascii="Corbel" w:hAnsi="Corbel"/>
                <w:b w:val="0"/>
                <w:szCs w:val="22"/>
              </w:rPr>
              <w:t xml:space="preserve">terapeutyczna z „ofiarami ocalenia”, </w:t>
            </w:r>
            <w:r w:rsidR="00B10321">
              <w:rPr>
                <w:rFonts w:ascii="Corbel" w:hAnsi="Corbel"/>
                <w:b w:val="0"/>
                <w:szCs w:val="22"/>
              </w:rPr>
              <w:t>praca terapeutyczna</w:t>
            </w:r>
            <w:r w:rsidR="00796CED">
              <w:rPr>
                <w:rFonts w:ascii="Corbel" w:hAnsi="Corbel"/>
                <w:b w:val="0"/>
                <w:szCs w:val="22"/>
              </w:rPr>
              <w:t xml:space="preserve"> z </w:t>
            </w:r>
            <w:r w:rsidR="005A0215">
              <w:rPr>
                <w:rFonts w:ascii="Corbel" w:hAnsi="Corbel"/>
                <w:b w:val="0"/>
                <w:szCs w:val="22"/>
              </w:rPr>
              <w:t>dziećmi i młodzieżą oraz osobami dorosłymi</w:t>
            </w:r>
            <w:r w:rsidR="006947A1">
              <w:rPr>
                <w:rFonts w:ascii="Corbel" w:hAnsi="Corbel"/>
                <w:b w:val="0"/>
                <w:szCs w:val="22"/>
              </w:rPr>
              <w:t xml:space="preserve"> z tendencjami samobójczymi</w:t>
            </w:r>
          </w:p>
        </w:tc>
      </w:tr>
      <w:tr w:rsidR="006947A1" w:rsidRPr="00B169DF" w:rsidTr="00DF1C51">
        <w:tc>
          <w:tcPr>
            <w:tcW w:w="844" w:type="dxa"/>
            <w:vAlign w:val="center"/>
          </w:tcPr>
          <w:p w:rsidR="006947A1" w:rsidRDefault="001B3E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6947A1" w:rsidRPr="003E047C" w:rsidRDefault="001B3E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7C4F3F">
              <w:rPr>
                <w:rFonts w:ascii="Corbel" w:hAnsi="Corbel"/>
                <w:b w:val="0"/>
                <w:szCs w:val="22"/>
              </w:rPr>
              <w:t xml:space="preserve"> z obszarem profilaktyki samobójstw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1B3E8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</w:t>
            </w:r>
            <w:r w:rsidR="00CE4713">
              <w:rPr>
                <w:rFonts w:ascii="Corbel" w:hAnsi="Corbel"/>
                <w:b w:val="0"/>
                <w:szCs w:val="22"/>
              </w:rPr>
              <w:t>profilaktyki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 w kontekście </w:t>
            </w:r>
            <w:r w:rsidR="003E740F">
              <w:rPr>
                <w:rFonts w:ascii="Corbel" w:hAnsi="Corbel"/>
                <w:b w:val="0"/>
                <w:szCs w:val="22"/>
              </w:rPr>
              <w:t xml:space="preserve">pracy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</w:t>
            </w:r>
            <w:r w:rsidR="003E740F">
              <w:rPr>
                <w:rFonts w:ascii="Corbel" w:hAnsi="Corbel"/>
                <w:b w:val="0"/>
                <w:szCs w:val="22"/>
              </w:rPr>
              <w:t>, terapeutycznego, opiekuńczego i dydaktycznego</w:t>
            </w:r>
            <w:r w:rsidR="00A8327A">
              <w:rPr>
                <w:rFonts w:ascii="Corbel" w:hAnsi="Corbel"/>
                <w:b w:val="0"/>
                <w:szCs w:val="22"/>
              </w:rPr>
              <w:t xml:space="preserve"> z osobami zagrożonymi samobójstwem</w:t>
            </w:r>
          </w:p>
        </w:tc>
      </w:tr>
      <w:tr w:rsidR="007C4F3F" w:rsidRPr="00B169DF" w:rsidTr="00DF1C51">
        <w:tc>
          <w:tcPr>
            <w:tcW w:w="844" w:type="dxa"/>
            <w:vAlign w:val="center"/>
          </w:tcPr>
          <w:p w:rsidR="007C4F3F" w:rsidRDefault="007C4F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  <w:vAlign w:val="center"/>
          </w:tcPr>
          <w:p w:rsidR="007C4F3F" w:rsidRDefault="007957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zapoznanie studentów z wiodącymi obszarami działalności Polskiego Towarzystwa Suicydologicznego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FF0F5A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6C0DA2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C0DA2">
              <w:rPr>
                <w:rFonts w:ascii="Corbel" w:hAnsi="Corbel"/>
                <w:b w:val="0"/>
                <w:smallCaps w:val="0"/>
                <w:sz w:val="22"/>
              </w:rPr>
              <w:t xml:space="preserve">kontekście </w:t>
            </w:r>
            <w:r w:rsidR="002C77B8">
              <w:rPr>
                <w:rFonts w:ascii="Corbel" w:hAnsi="Corbel"/>
                <w:b w:val="0"/>
                <w:smallCaps w:val="0"/>
                <w:sz w:val="22"/>
              </w:rPr>
              <w:t>problematyki samookaleczeń i samobójstw.</w:t>
            </w:r>
          </w:p>
        </w:tc>
        <w:tc>
          <w:tcPr>
            <w:tcW w:w="1865" w:type="dxa"/>
          </w:tcPr>
          <w:p w:rsidR="0085747A" w:rsidRPr="008C1875" w:rsidRDefault="00084465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6013BD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FF0F5A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67754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677541">
              <w:rPr>
                <w:rFonts w:ascii="Corbel" w:hAnsi="Corbel"/>
                <w:b w:val="0"/>
                <w:smallCaps w:val="0"/>
                <w:sz w:val="22"/>
              </w:rPr>
              <w:t>opisze</w:t>
            </w:r>
            <w:proofErr w:type="spellEnd"/>
            <w:r w:rsidR="0067754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82B7D">
              <w:rPr>
                <w:rFonts w:ascii="Corbel" w:hAnsi="Corbel"/>
                <w:b w:val="0"/>
                <w:smallCaps w:val="0"/>
                <w:sz w:val="22"/>
              </w:rPr>
              <w:t xml:space="preserve">podstawowe koncepcje kulturowe, socjologiczne, </w:t>
            </w:r>
            <w:r w:rsidR="008838C1">
              <w:rPr>
                <w:rFonts w:ascii="Corbel" w:hAnsi="Corbel"/>
                <w:b w:val="0"/>
                <w:smallCaps w:val="0"/>
                <w:sz w:val="22"/>
              </w:rPr>
              <w:t>psychologiczne i biologiczne pr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oblemu samookaleczeń i samobó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stw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8F684B">
              <w:rPr>
                <w:rFonts w:ascii="Corbel" w:hAnsi="Corbel"/>
                <w:b w:val="0"/>
                <w:smallCaps w:val="0"/>
                <w:sz w:val="22"/>
              </w:rPr>
              <w:t>projektowania optymalnego modelu profilaktyki społecznej i resocjalizacji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FF0F5A" w:rsidRDefault="004728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syntezy </w:t>
            </w:r>
            <w:r w:rsidR="00DF19F9">
              <w:rPr>
                <w:rFonts w:ascii="Corbel" w:hAnsi="Corbel"/>
                <w:b w:val="0"/>
                <w:smallCaps w:val="0"/>
                <w:sz w:val="22"/>
              </w:rPr>
              <w:t>specyfiki głównych obszarów śr</w:t>
            </w:r>
            <w:r w:rsidR="008826F0">
              <w:rPr>
                <w:rFonts w:ascii="Corbel" w:hAnsi="Corbel"/>
                <w:b w:val="0"/>
                <w:smallCaps w:val="0"/>
                <w:sz w:val="22"/>
              </w:rPr>
              <w:t>odowiska społeczno-prawnego funkcjonowania jednostki</w:t>
            </w:r>
            <w:r w:rsidR="00F15B1B">
              <w:rPr>
                <w:rFonts w:ascii="Corbel" w:hAnsi="Corbel"/>
                <w:b w:val="0"/>
                <w:smallCaps w:val="0"/>
                <w:sz w:val="22"/>
              </w:rPr>
              <w:t xml:space="preserve"> tak by wygenerować czynniki determinujące </w:t>
            </w:r>
            <w:r w:rsidR="008271A6">
              <w:rPr>
                <w:rFonts w:ascii="Corbel" w:hAnsi="Corbel"/>
                <w:b w:val="0"/>
                <w:smallCaps w:val="0"/>
                <w:sz w:val="22"/>
              </w:rPr>
              <w:t>problem samookaleczeń i samobójstw w różnych grupach społecznych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8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FF0F5A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8271A6"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 w:rsidRPr="008271A6">
              <w:rPr>
                <w:rFonts w:ascii="Corbel" w:hAnsi="Corbel"/>
                <w:b w:val="0"/>
                <w:smallCaps w:val="0"/>
                <w:sz w:val="22"/>
              </w:rPr>
              <w:t>oddziaływań</w:t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proofErr w:type="spellStart"/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8271A6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8271A6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i terapeutycznych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900D45">
              <w:rPr>
                <w:rFonts w:ascii="Corbel" w:hAnsi="Corbel"/>
                <w:b w:val="0"/>
                <w:smallCaps w:val="0"/>
                <w:sz w:val="22"/>
              </w:rPr>
              <w:t xml:space="preserve">w odniesieniu do dzieci, młodzieży i osób dorosłych 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 xml:space="preserve">będących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 grupie ryzyka samobójcz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ego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lastRenderedPageBreak/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013BD" w:rsidRPr="00B169DF" w:rsidTr="00025A75">
        <w:tc>
          <w:tcPr>
            <w:tcW w:w="1681" w:type="dxa"/>
          </w:tcPr>
          <w:p w:rsidR="006013BD" w:rsidRDefault="006013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6013BD" w:rsidRDefault="005440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 xml:space="preserve">diagnozując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projektując optymalny model postępowania z osobami zagrożonymi ryzykiem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>samobójczym, posługuje się specjalistyczną terminologią</w:t>
            </w:r>
            <w:r w:rsidR="00530C74">
              <w:rPr>
                <w:rFonts w:ascii="Corbel" w:hAnsi="Corbel"/>
                <w:b w:val="0"/>
                <w:smallCaps w:val="0"/>
                <w:sz w:val="22"/>
              </w:rPr>
              <w:t xml:space="preserve">, zarówno w języku polskim jak i obcym, by kompleksowo </w:t>
            </w:r>
            <w:r w:rsidR="0057455C">
              <w:rPr>
                <w:rFonts w:ascii="Corbel" w:hAnsi="Corbel"/>
                <w:b w:val="0"/>
                <w:smallCaps w:val="0"/>
                <w:sz w:val="22"/>
              </w:rPr>
              <w:t xml:space="preserve">współpracować </w:t>
            </w:r>
            <w:r w:rsidR="00CD7A37">
              <w:rPr>
                <w:rFonts w:ascii="Corbel" w:hAnsi="Corbel"/>
                <w:b w:val="0"/>
                <w:smallCaps w:val="0"/>
                <w:sz w:val="22"/>
              </w:rPr>
              <w:t>ze specjalistami z innych krajów</w:t>
            </w:r>
            <w:r w:rsidR="00840DCE">
              <w:rPr>
                <w:rFonts w:ascii="Corbel" w:hAnsi="Corbel"/>
                <w:b w:val="0"/>
                <w:smallCaps w:val="0"/>
                <w:sz w:val="22"/>
              </w:rPr>
              <w:t xml:space="preserve"> w obszarze profilaktyki zjawiska.</w:t>
            </w:r>
          </w:p>
        </w:tc>
        <w:tc>
          <w:tcPr>
            <w:tcW w:w="1865" w:type="dxa"/>
          </w:tcPr>
          <w:p w:rsidR="006013BD" w:rsidRPr="008C1875" w:rsidRDefault="006013BD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2DB2">
              <w:rPr>
                <w:rFonts w:ascii="Corbel" w:hAnsi="Corbel"/>
                <w:b w:val="0"/>
                <w:smallCaps w:val="0"/>
                <w:sz w:val="22"/>
              </w:rPr>
              <w:t xml:space="preserve">Student zdefiniuje </w:t>
            </w:r>
            <w:r w:rsidR="00BD0853">
              <w:rPr>
                <w:rFonts w:ascii="Corbel" w:hAnsi="Corbel"/>
                <w:b w:val="0"/>
                <w:smallCaps w:val="0"/>
                <w:sz w:val="22"/>
              </w:rPr>
              <w:t>swoje przygotowanie do pracy pedagogicznej w aspekcie problemu samookaleczeń dzieci, młodzieży i osób dorosłych</w:t>
            </w:r>
            <w:r w:rsidR="007619A0">
              <w:rPr>
                <w:rFonts w:ascii="Corbel" w:hAnsi="Corbel"/>
                <w:b w:val="0"/>
                <w:smallCaps w:val="0"/>
                <w:sz w:val="22"/>
              </w:rPr>
              <w:t xml:space="preserve"> w kontekście obszaru: opiekuńczego, wychowawczego, dydaktycznego i terapeutycznego.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6013BD">
              <w:rPr>
                <w:rFonts w:ascii="Corbel" w:hAnsi="Corbel"/>
                <w:b w:val="0"/>
                <w:sz w:val="22"/>
              </w:rPr>
              <w:t>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0524AB">
        <w:rPr>
          <w:rFonts w:ascii="Corbel" w:hAnsi="Corbel"/>
          <w:sz w:val="24"/>
          <w:szCs w:val="24"/>
        </w:rPr>
        <w:t>wykładu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Pr="000524AB" w:rsidRDefault="000524AB" w:rsidP="000524A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4AB">
        <w:rPr>
          <w:rFonts w:ascii="Corbel" w:hAnsi="Corbel"/>
          <w:b/>
          <w:bCs/>
          <w:sz w:val="24"/>
          <w:szCs w:val="24"/>
        </w:rPr>
        <w:t>Problematyka ćwiczeń,</w:t>
      </w:r>
      <w:r w:rsidRPr="000524AB">
        <w:rPr>
          <w:rFonts w:ascii="Corbel" w:hAnsi="Corbel"/>
          <w:sz w:val="24"/>
          <w:szCs w:val="24"/>
        </w:rPr>
        <w:t xml:space="preserve"> konwersatoriów, laboratoriów, zajęć praktycznych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Psycho</w:t>
            </w:r>
            <w:r w:rsidR="00313615">
              <w:rPr>
                <w:rFonts w:ascii="Corbel" w:eastAsia="Times New Roman" w:hAnsi="Corbel" w:cs="Segoe UI"/>
                <w:color w:val="212529"/>
                <w:lang w:eastAsia="pl-PL"/>
              </w:rPr>
              <w:t>społeczne</w:t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podstawy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zachowań</w:t>
            </w:r>
            <w:proofErr w:type="spellEnd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samobójczych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Choroby psychiczne a zachowania </w:t>
            </w:r>
            <w:proofErr w:type="spellStart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suicydalne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Samobójstwo jako fakt kulturowy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Karnoprawne i kryminalistyczne aspekty śmierci samobójczej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Zachowania samobójcze u dzieci i młodzieży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Rola szkoły w zapobieganiu samobójstwom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Problem samobójstw w grupie seniorów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Samobójstwa altruistyczne, rozszerzone,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poagresyjne</w:t>
            </w:r>
            <w:proofErr w:type="spellEnd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charakterystyka zjawiska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Pracownik socjalny w kontakcie z osobą w kryzysie </w:t>
            </w: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suicydalnym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Profilaktyka samobójstw w młodzieżowych ośrodkach wychowawczych 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br/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i socjoterapeutycznych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Profilaktyka samouszkodzeń i samobójstw wśród osób odbywających karę pozbawienia wolności.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w służbach mundurowych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Postwencja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wsparcie w cierpieniu po samobójczej stracie.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proofErr w:type="spellStart"/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Cybersuicydologia</w:t>
            </w:r>
            <w:proofErr w:type="spellEnd"/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Listy pożegnalne.</w:t>
            </w:r>
          </w:p>
        </w:tc>
      </w:tr>
      <w:tr w:rsidR="00C226DC" w:rsidRPr="000A022D" w:rsidTr="00CD240C">
        <w:trPr>
          <w:trHeight w:val="327"/>
        </w:trPr>
        <w:tc>
          <w:tcPr>
            <w:tcW w:w="9526" w:type="dxa"/>
          </w:tcPr>
          <w:p w:rsidR="00C226DC" w:rsidRPr="00C1733E" w:rsidRDefault="00C226DC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Prawne aspekty problematyki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samookaleczeń i samobójstw.</w:t>
            </w:r>
          </w:p>
        </w:tc>
      </w:tr>
      <w:tr w:rsidR="004D5FD1" w:rsidRPr="000A022D" w:rsidTr="00CD240C">
        <w:trPr>
          <w:trHeight w:val="327"/>
        </w:trPr>
        <w:tc>
          <w:tcPr>
            <w:tcW w:w="9526" w:type="dxa"/>
          </w:tcPr>
          <w:p w:rsidR="004D5FD1" w:rsidRPr="00C1733E" w:rsidRDefault="004D5FD1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hAnsi="Corbel"/>
              </w:rPr>
              <w:t>Regulacje prawne oraz zasady normując</w:t>
            </w:r>
            <w:r w:rsidR="00C1733E" w:rsidRPr="00C1733E">
              <w:rPr>
                <w:rFonts w:ascii="Corbel" w:hAnsi="Corbel"/>
              </w:rPr>
              <w:t>e</w:t>
            </w:r>
            <w:r w:rsidRPr="00C1733E">
              <w:rPr>
                <w:rFonts w:ascii="Corbel" w:hAnsi="Corbel"/>
              </w:rPr>
              <w:t xml:space="preserve"> standardy kreowania profilaktyki w kontekście pracy personelu resocjalizacyjnego, terapeutycznego, opiekuńczego i dydaktycznego z osobami zagrożonymi samobójstwem</w:t>
            </w:r>
            <w:r w:rsidR="00CC48D5">
              <w:rPr>
                <w:rFonts w:ascii="Corbel" w:hAnsi="Corbel"/>
              </w:rPr>
              <w:t xml:space="preserve"> i w kryzysie samobójczym</w:t>
            </w:r>
            <w:r w:rsidR="00C1733E" w:rsidRPr="00C1733E"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D10A3" w:rsidRDefault="00217C83" w:rsidP="008D10A3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E82484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7879A8">
        <w:tc>
          <w:tcPr>
            <w:tcW w:w="1962" w:type="dxa"/>
          </w:tcPr>
          <w:p w:rsidR="00E82484" w:rsidRPr="00B169DF" w:rsidRDefault="00E82484" w:rsidP="007879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4647C" w:rsidRPr="007B174B" w:rsidRDefault="005B6B29" w:rsidP="00E4647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E4647C" w:rsidRDefault="00E4647C" w:rsidP="00E4647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5B6B29"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9633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41323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762EE1" w:rsidRDefault="00E4647C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62EE1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</w:p>
          <w:p w:rsidR="002261A2" w:rsidRPr="00762EE1" w:rsidRDefault="002261A2" w:rsidP="002261A2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proofErr w:type="spellStart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Hołyst</w:t>
            </w:r>
            <w:proofErr w:type="spellEnd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 B. (red.),</w:t>
            </w:r>
            <w:hyperlink r:id="rId8" w:history="1"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Zapobieganie samobójstwom. Tom 2. </w:t>
              </w:r>
              <w:proofErr w:type="spellStart"/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Zachowania</w:t>
              </w:r>
            </w:hyperlink>
            <w:r w:rsidR="00117D1B"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>suicydalnej</w:t>
            </w:r>
            <w:proofErr w:type="spellEnd"/>
            <w:r w:rsidR="00117D1B"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 osób starszych</w:t>
            </w:r>
            <w:r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Wydawnictwo </w:t>
            </w:r>
            <w:proofErr w:type="spellStart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Difin</w:t>
            </w:r>
            <w:proofErr w:type="spellEnd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, Warszawa 202</w:t>
            </w:r>
            <w:r w:rsidR="00117D1B"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2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.</w:t>
            </w:r>
          </w:p>
          <w:p w:rsidR="002E6822" w:rsidRPr="00762EE1" w:rsidRDefault="00117D1B" w:rsidP="00117D1B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proofErr w:type="spellStart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Hołyst</w:t>
            </w:r>
            <w:proofErr w:type="spellEnd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 B. (red.),</w:t>
            </w:r>
            <w:hyperlink r:id="rId9" w:history="1"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Zapobieganie samobójstwom. Tom 1. Motywacja </w:t>
              </w:r>
              <w:proofErr w:type="spellStart"/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zachowań</w:t>
              </w:r>
              <w:proofErr w:type="spellEnd"/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 xml:space="preserve"> samobójczych</w:t>
              </w:r>
            </w:hyperlink>
            <w:r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Wydawnictwo </w:t>
            </w:r>
            <w:proofErr w:type="spellStart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Difin</w:t>
            </w:r>
            <w:proofErr w:type="spellEnd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, Warszawa 2021.</w:t>
            </w:r>
          </w:p>
          <w:p w:rsidR="00AF2464" w:rsidRPr="00762EE1" w:rsidRDefault="00AF2464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762EE1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62EE1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Ostasz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Moczuk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E., Jedynak J.,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młodzieży szkolnej w aspekcie </w:t>
            </w:r>
            <w:proofErr w:type="spellStart"/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zachowań</w:t>
            </w:r>
            <w:proofErr w:type="spellEnd"/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suicydalnych</w:t>
            </w:r>
            <w:proofErr w:type="spellEnd"/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Wychowanie-edukacja-profilaktyka.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Oficyna Wydawnicza Politechniki Rzeszowskiej, Rzeszów 2018.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Ślipko T.,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Etyczny problem samobójstwa.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PETRUS, Kraków 2008.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Oficyna Naukowa, Warszawa 2006.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Jarosz M.,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Samobójstwa. Ucieczka przegranych.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Wydawnictwo Naukowe PWN, Warszawa 2004.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O’Connor R., </w:t>
            </w: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Sheehy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N.,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Zrozumieć samobójcę.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Babiker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G., Arnold L.,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Autoagresja – mowa zranionego ciała.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E4647C" w:rsidRPr="00762EE1" w:rsidRDefault="00E4647C" w:rsidP="00E46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2EE1">
              <w:rPr>
                <w:rFonts w:ascii="Corbel" w:hAnsi="Corbel"/>
                <w:sz w:val="24"/>
                <w:szCs w:val="24"/>
              </w:rPr>
              <w:t xml:space="preserve">Rocznik </w:t>
            </w:r>
            <w:r w:rsidRPr="00762EE1">
              <w:rPr>
                <w:rFonts w:ascii="Corbel" w:hAnsi="Corbel"/>
                <w:i/>
                <w:iCs/>
                <w:sz w:val="24"/>
                <w:szCs w:val="24"/>
              </w:rPr>
              <w:t xml:space="preserve">Polskiego Towarzystwa Suicydologicznego </w:t>
            </w:r>
            <w:r w:rsidRPr="00762EE1">
              <w:rPr>
                <w:rFonts w:ascii="Corbel" w:hAnsi="Corbel"/>
                <w:sz w:val="24"/>
                <w:szCs w:val="24"/>
              </w:rPr>
              <w:t>[w:] suicydologia.org</w:t>
            </w:r>
          </w:p>
          <w:p w:rsidR="009E3C0D" w:rsidRPr="00762EE1" w:rsidRDefault="00E4647C" w:rsidP="00E46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2EE1">
              <w:rPr>
                <w:rFonts w:ascii="Corbel" w:hAnsi="Corbel"/>
                <w:sz w:val="24"/>
                <w:szCs w:val="24"/>
              </w:rPr>
              <w:t>suicydologia.org</w:t>
            </w:r>
          </w:p>
          <w:p w:rsidR="00251576" w:rsidRPr="00762EE1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762EE1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762EE1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762EE1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762EE1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706C89" w:rsidRPr="00762EE1" w:rsidRDefault="00ED2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2EE1">
              <w:rPr>
                <w:rFonts w:ascii="Corbel" w:hAnsi="Corbel"/>
                <w:b w:val="0"/>
                <w:smallCaps w:val="0"/>
                <w:szCs w:val="24"/>
              </w:rPr>
              <w:t>Szaszkiewicz</w:t>
            </w:r>
            <w:proofErr w:type="spellEnd"/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Tajemnice grypserki.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Instytut Ekspertyz</w:t>
            </w:r>
            <w:r w:rsidR="00CE0575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Sądowych, Kraków 1997.</w:t>
            </w:r>
          </w:p>
          <w:p w:rsidR="009E3C0D" w:rsidRPr="00762EE1" w:rsidRDefault="009E3C0D" w:rsidP="000524A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634" w:rsidRDefault="00AE7634" w:rsidP="00C16ABF">
      <w:pPr>
        <w:spacing w:after="0" w:line="240" w:lineRule="auto"/>
      </w:pPr>
      <w:r>
        <w:separator/>
      </w:r>
    </w:p>
  </w:endnote>
  <w:endnote w:type="continuationSeparator" w:id="0">
    <w:p w:rsidR="00AE7634" w:rsidRDefault="00AE76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634" w:rsidRDefault="00AE7634" w:rsidP="00C16ABF">
      <w:pPr>
        <w:spacing w:after="0" w:line="240" w:lineRule="auto"/>
      </w:pPr>
      <w:r>
        <w:separator/>
      </w:r>
    </w:p>
  </w:footnote>
  <w:footnote w:type="continuationSeparator" w:id="0">
    <w:p w:rsidR="00AE7634" w:rsidRDefault="00AE763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38101862"/>
    <w:lvl w:ilvl="0" w:tplc="B49073A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D30EA7"/>
    <w:multiLevelType w:val="multilevel"/>
    <w:tmpl w:val="8A56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E76DBC"/>
    <w:multiLevelType w:val="multilevel"/>
    <w:tmpl w:val="424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4D662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6A"/>
    <w:rsid w:val="000077B4"/>
    <w:rsid w:val="00014502"/>
    <w:rsid w:val="00015B8F"/>
    <w:rsid w:val="00022ECE"/>
    <w:rsid w:val="00025A75"/>
    <w:rsid w:val="00025D33"/>
    <w:rsid w:val="000322A4"/>
    <w:rsid w:val="000337F6"/>
    <w:rsid w:val="00034FE8"/>
    <w:rsid w:val="00035766"/>
    <w:rsid w:val="00042A51"/>
    <w:rsid w:val="00042D2E"/>
    <w:rsid w:val="00044C82"/>
    <w:rsid w:val="000524AB"/>
    <w:rsid w:val="00055962"/>
    <w:rsid w:val="00070ED6"/>
    <w:rsid w:val="000742DC"/>
    <w:rsid w:val="00084465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39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17D1B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042E"/>
    <w:rsid w:val="001640A7"/>
    <w:rsid w:val="00164FA7"/>
    <w:rsid w:val="00165045"/>
    <w:rsid w:val="00166A03"/>
    <w:rsid w:val="0017024C"/>
    <w:rsid w:val="001718A7"/>
    <w:rsid w:val="001737CF"/>
    <w:rsid w:val="00176083"/>
    <w:rsid w:val="00177664"/>
    <w:rsid w:val="00184073"/>
    <w:rsid w:val="0018530D"/>
    <w:rsid w:val="00186250"/>
    <w:rsid w:val="00192F37"/>
    <w:rsid w:val="00196335"/>
    <w:rsid w:val="00197BE2"/>
    <w:rsid w:val="001A70D2"/>
    <w:rsid w:val="001B3E83"/>
    <w:rsid w:val="001D3E8F"/>
    <w:rsid w:val="001D657B"/>
    <w:rsid w:val="001D7B54"/>
    <w:rsid w:val="001E0209"/>
    <w:rsid w:val="001F2CA2"/>
    <w:rsid w:val="001F646F"/>
    <w:rsid w:val="001F68AB"/>
    <w:rsid w:val="0020002E"/>
    <w:rsid w:val="00204C0B"/>
    <w:rsid w:val="002073B0"/>
    <w:rsid w:val="002144C0"/>
    <w:rsid w:val="002154C3"/>
    <w:rsid w:val="00217C83"/>
    <w:rsid w:val="00222116"/>
    <w:rsid w:val="002246BA"/>
    <w:rsid w:val="0022477D"/>
    <w:rsid w:val="00224E15"/>
    <w:rsid w:val="002261A2"/>
    <w:rsid w:val="002278A9"/>
    <w:rsid w:val="002336F9"/>
    <w:rsid w:val="0024028F"/>
    <w:rsid w:val="00240AA4"/>
    <w:rsid w:val="00244ABC"/>
    <w:rsid w:val="00251576"/>
    <w:rsid w:val="0025734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1A6A"/>
    <w:rsid w:val="002B34EC"/>
    <w:rsid w:val="002B4D55"/>
    <w:rsid w:val="002B5EA0"/>
    <w:rsid w:val="002B6119"/>
    <w:rsid w:val="002C0CD5"/>
    <w:rsid w:val="002C1F06"/>
    <w:rsid w:val="002C77B8"/>
    <w:rsid w:val="002D2C94"/>
    <w:rsid w:val="002D3375"/>
    <w:rsid w:val="002D73D4"/>
    <w:rsid w:val="002E6822"/>
    <w:rsid w:val="002F02A3"/>
    <w:rsid w:val="002F4ABE"/>
    <w:rsid w:val="003018BA"/>
    <w:rsid w:val="0030225E"/>
    <w:rsid w:val="0030395F"/>
    <w:rsid w:val="00305C92"/>
    <w:rsid w:val="003060B6"/>
    <w:rsid w:val="00311948"/>
    <w:rsid w:val="003127CA"/>
    <w:rsid w:val="00313615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00FD"/>
    <w:rsid w:val="00363F78"/>
    <w:rsid w:val="0038399B"/>
    <w:rsid w:val="003A0A5B"/>
    <w:rsid w:val="003A1176"/>
    <w:rsid w:val="003A3177"/>
    <w:rsid w:val="003C0BAE"/>
    <w:rsid w:val="003C4F9C"/>
    <w:rsid w:val="003D18A9"/>
    <w:rsid w:val="003D1C4D"/>
    <w:rsid w:val="003D6CE2"/>
    <w:rsid w:val="003E047C"/>
    <w:rsid w:val="003E1941"/>
    <w:rsid w:val="003E2FE6"/>
    <w:rsid w:val="003E49D5"/>
    <w:rsid w:val="003E740F"/>
    <w:rsid w:val="003F205D"/>
    <w:rsid w:val="003F38C0"/>
    <w:rsid w:val="00406174"/>
    <w:rsid w:val="00410DCF"/>
    <w:rsid w:val="00413232"/>
    <w:rsid w:val="00414E3C"/>
    <w:rsid w:val="00421923"/>
    <w:rsid w:val="0042244A"/>
    <w:rsid w:val="00425029"/>
    <w:rsid w:val="0042569D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2889"/>
    <w:rsid w:val="0047598D"/>
    <w:rsid w:val="00480AF4"/>
    <w:rsid w:val="004823FC"/>
    <w:rsid w:val="004840FD"/>
    <w:rsid w:val="00484D03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5FD1"/>
    <w:rsid w:val="004F1551"/>
    <w:rsid w:val="004F55A3"/>
    <w:rsid w:val="0050496F"/>
    <w:rsid w:val="00511744"/>
    <w:rsid w:val="00513B6F"/>
    <w:rsid w:val="0051407E"/>
    <w:rsid w:val="00517C63"/>
    <w:rsid w:val="00530C74"/>
    <w:rsid w:val="005363C4"/>
    <w:rsid w:val="00536BDE"/>
    <w:rsid w:val="00543ACC"/>
    <w:rsid w:val="005440E7"/>
    <w:rsid w:val="00552A88"/>
    <w:rsid w:val="00554E4B"/>
    <w:rsid w:val="0056213A"/>
    <w:rsid w:val="00563531"/>
    <w:rsid w:val="00565FB7"/>
    <w:rsid w:val="0056696D"/>
    <w:rsid w:val="005701D4"/>
    <w:rsid w:val="00573475"/>
    <w:rsid w:val="0057455C"/>
    <w:rsid w:val="0059484D"/>
    <w:rsid w:val="005A0215"/>
    <w:rsid w:val="005A0855"/>
    <w:rsid w:val="005A3196"/>
    <w:rsid w:val="005B6B29"/>
    <w:rsid w:val="005C080F"/>
    <w:rsid w:val="005C55E5"/>
    <w:rsid w:val="005C696A"/>
    <w:rsid w:val="005D3AB0"/>
    <w:rsid w:val="005D7F9F"/>
    <w:rsid w:val="005E4BDD"/>
    <w:rsid w:val="005E6E85"/>
    <w:rsid w:val="005F31D2"/>
    <w:rsid w:val="005F76A3"/>
    <w:rsid w:val="006013BD"/>
    <w:rsid w:val="0061029B"/>
    <w:rsid w:val="006125F1"/>
    <w:rsid w:val="006133CC"/>
    <w:rsid w:val="00617230"/>
    <w:rsid w:val="00621CE1"/>
    <w:rsid w:val="00627A3E"/>
    <w:rsid w:val="00627FC9"/>
    <w:rsid w:val="00632E79"/>
    <w:rsid w:val="006424BD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541"/>
    <w:rsid w:val="00691F0F"/>
    <w:rsid w:val="006947A1"/>
    <w:rsid w:val="00696477"/>
    <w:rsid w:val="006B4F96"/>
    <w:rsid w:val="006B51D3"/>
    <w:rsid w:val="006C0DA2"/>
    <w:rsid w:val="006C1C28"/>
    <w:rsid w:val="006D050F"/>
    <w:rsid w:val="006D0F7D"/>
    <w:rsid w:val="006D3B9F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667B"/>
    <w:rsid w:val="00706C89"/>
    <w:rsid w:val="007072BA"/>
    <w:rsid w:val="0071620A"/>
    <w:rsid w:val="00724677"/>
    <w:rsid w:val="00725459"/>
    <w:rsid w:val="007327BD"/>
    <w:rsid w:val="00734608"/>
    <w:rsid w:val="00745302"/>
    <w:rsid w:val="007461D6"/>
    <w:rsid w:val="0074695F"/>
    <w:rsid w:val="00746EC8"/>
    <w:rsid w:val="007619A0"/>
    <w:rsid w:val="00762EE1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2DB2"/>
    <w:rsid w:val="00795749"/>
    <w:rsid w:val="00796CED"/>
    <w:rsid w:val="007A24E2"/>
    <w:rsid w:val="007A4022"/>
    <w:rsid w:val="007A6E6E"/>
    <w:rsid w:val="007C3299"/>
    <w:rsid w:val="007C3BCC"/>
    <w:rsid w:val="007C4546"/>
    <w:rsid w:val="007C4750"/>
    <w:rsid w:val="007C4F3F"/>
    <w:rsid w:val="007D6D67"/>
    <w:rsid w:val="007D6E56"/>
    <w:rsid w:val="007F4155"/>
    <w:rsid w:val="00802095"/>
    <w:rsid w:val="00810494"/>
    <w:rsid w:val="0081554D"/>
    <w:rsid w:val="0081707E"/>
    <w:rsid w:val="00820030"/>
    <w:rsid w:val="008271A6"/>
    <w:rsid w:val="00840DCE"/>
    <w:rsid w:val="008449B3"/>
    <w:rsid w:val="008464A3"/>
    <w:rsid w:val="008552A2"/>
    <w:rsid w:val="0085747A"/>
    <w:rsid w:val="0086083D"/>
    <w:rsid w:val="008826F0"/>
    <w:rsid w:val="008838C1"/>
    <w:rsid w:val="00884922"/>
    <w:rsid w:val="00885F64"/>
    <w:rsid w:val="008917F9"/>
    <w:rsid w:val="00894947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10A3"/>
    <w:rsid w:val="008D3DFB"/>
    <w:rsid w:val="008E57BF"/>
    <w:rsid w:val="008E64F4"/>
    <w:rsid w:val="008F12C9"/>
    <w:rsid w:val="008F4354"/>
    <w:rsid w:val="008F684B"/>
    <w:rsid w:val="008F6E29"/>
    <w:rsid w:val="00900D45"/>
    <w:rsid w:val="00911ABE"/>
    <w:rsid w:val="00916188"/>
    <w:rsid w:val="00916660"/>
    <w:rsid w:val="00923D7D"/>
    <w:rsid w:val="009272AA"/>
    <w:rsid w:val="00934F46"/>
    <w:rsid w:val="009508DF"/>
    <w:rsid w:val="00950DAC"/>
    <w:rsid w:val="00953B47"/>
    <w:rsid w:val="00954A07"/>
    <w:rsid w:val="00961981"/>
    <w:rsid w:val="00965491"/>
    <w:rsid w:val="00974935"/>
    <w:rsid w:val="00990972"/>
    <w:rsid w:val="00997F14"/>
    <w:rsid w:val="009A78D9"/>
    <w:rsid w:val="009C3E31"/>
    <w:rsid w:val="009C54AE"/>
    <w:rsid w:val="009C681A"/>
    <w:rsid w:val="009C788E"/>
    <w:rsid w:val="009D3F3B"/>
    <w:rsid w:val="009E0543"/>
    <w:rsid w:val="009E3B41"/>
    <w:rsid w:val="009E3C0D"/>
    <w:rsid w:val="009F3B70"/>
    <w:rsid w:val="009F3C5C"/>
    <w:rsid w:val="009F4610"/>
    <w:rsid w:val="00A00ECC"/>
    <w:rsid w:val="00A155EE"/>
    <w:rsid w:val="00A222FA"/>
    <w:rsid w:val="00A2245B"/>
    <w:rsid w:val="00A30110"/>
    <w:rsid w:val="00A301F6"/>
    <w:rsid w:val="00A30C2B"/>
    <w:rsid w:val="00A36899"/>
    <w:rsid w:val="00A371F6"/>
    <w:rsid w:val="00A42B81"/>
    <w:rsid w:val="00A43BF6"/>
    <w:rsid w:val="00A53FA5"/>
    <w:rsid w:val="00A54817"/>
    <w:rsid w:val="00A548AA"/>
    <w:rsid w:val="00A601C8"/>
    <w:rsid w:val="00A60799"/>
    <w:rsid w:val="00A8327A"/>
    <w:rsid w:val="00A837C7"/>
    <w:rsid w:val="00A84C85"/>
    <w:rsid w:val="00A8662B"/>
    <w:rsid w:val="00A86C97"/>
    <w:rsid w:val="00A92AF2"/>
    <w:rsid w:val="00A96CE3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E7634"/>
    <w:rsid w:val="00AF0B9B"/>
    <w:rsid w:val="00AF2464"/>
    <w:rsid w:val="00AF2C1E"/>
    <w:rsid w:val="00AF4D9B"/>
    <w:rsid w:val="00B032F8"/>
    <w:rsid w:val="00B04A63"/>
    <w:rsid w:val="00B06142"/>
    <w:rsid w:val="00B10321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30FF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B5434"/>
    <w:rsid w:val="00BC7D50"/>
    <w:rsid w:val="00BD0853"/>
    <w:rsid w:val="00BD3869"/>
    <w:rsid w:val="00BD3F28"/>
    <w:rsid w:val="00BD66E9"/>
    <w:rsid w:val="00BD6FF4"/>
    <w:rsid w:val="00BE58BE"/>
    <w:rsid w:val="00BF2C41"/>
    <w:rsid w:val="00BF4872"/>
    <w:rsid w:val="00C031CB"/>
    <w:rsid w:val="00C0551D"/>
    <w:rsid w:val="00C058B4"/>
    <w:rsid w:val="00C05F44"/>
    <w:rsid w:val="00C131B5"/>
    <w:rsid w:val="00C16ABF"/>
    <w:rsid w:val="00C170AE"/>
    <w:rsid w:val="00C1733E"/>
    <w:rsid w:val="00C17D71"/>
    <w:rsid w:val="00C20C91"/>
    <w:rsid w:val="00C226DC"/>
    <w:rsid w:val="00C26CB7"/>
    <w:rsid w:val="00C31103"/>
    <w:rsid w:val="00C324C1"/>
    <w:rsid w:val="00C36992"/>
    <w:rsid w:val="00C37060"/>
    <w:rsid w:val="00C56036"/>
    <w:rsid w:val="00C61DC5"/>
    <w:rsid w:val="00C65BE6"/>
    <w:rsid w:val="00C67E92"/>
    <w:rsid w:val="00C70A26"/>
    <w:rsid w:val="00C72DAE"/>
    <w:rsid w:val="00C73A40"/>
    <w:rsid w:val="00C766DF"/>
    <w:rsid w:val="00C94B98"/>
    <w:rsid w:val="00CA2B96"/>
    <w:rsid w:val="00CA5089"/>
    <w:rsid w:val="00CC48D5"/>
    <w:rsid w:val="00CD240C"/>
    <w:rsid w:val="00CD6897"/>
    <w:rsid w:val="00CD7A37"/>
    <w:rsid w:val="00CE0575"/>
    <w:rsid w:val="00CE4713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0765"/>
    <w:rsid w:val="00D26B2C"/>
    <w:rsid w:val="00D3397B"/>
    <w:rsid w:val="00D352C9"/>
    <w:rsid w:val="00D35425"/>
    <w:rsid w:val="00D425B2"/>
    <w:rsid w:val="00D428D6"/>
    <w:rsid w:val="00D50B80"/>
    <w:rsid w:val="00D552B2"/>
    <w:rsid w:val="00D608D1"/>
    <w:rsid w:val="00D74119"/>
    <w:rsid w:val="00D8075B"/>
    <w:rsid w:val="00D8678B"/>
    <w:rsid w:val="00DA2114"/>
    <w:rsid w:val="00DC0C85"/>
    <w:rsid w:val="00DC73D2"/>
    <w:rsid w:val="00DE09C0"/>
    <w:rsid w:val="00DE4A14"/>
    <w:rsid w:val="00DF19F9"/>
    <w:rsid w:val="00DF1C51"/>
    <w:rsid w:val="00DF320D"/>
    <w:rsid w:val="00DF527E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647C"/>
    <w:rsid w:val="00E471C3"/>
    <w:rsid w:val="00E51E44"/>
    <w:rsid w:val="00E63348"/>
    <w:rsid w:val="00E7195E"/>
    <w:rsid w:val="00E742AA"/>
    <w:rsid w:val="00E75796"/>
    <w:rsid w:val="00E77E88"/>
    <w:rsid w:val="00E80513"/>
    <w:rsid w:val="00E8107D"/>
    <w:rsid w:val="00E820CA"/>
    <w:rsid w:val="00E82484"/>
    <w:rsid w:val="00E82B7D"/>
    <w:rsid w:val="00E960BB"/>
    <w:rsid w:val="00EA2074"/>
    <w:rsid w:val="00EA4832"/>
    <w:rsid w:val="00EA4E9D"/>
    <w:rsid w:val="00EB7701"/>
    <w:rsid w:val="00EC4899"/>
    <w:rsid w:val="00ED03AB"/>
    <w:rsid w:val="00ED2C09"/>
    <w:rsid w:val="00ED32D2"/>
    <w:rsid w:val="00EE1332"/>
    <w:rsid w:val="00EE30D7"/>
    <w:rsid w:val="00EE32DE"/>
    <w:rsid w:val="00EE5457"/>
    <w:rsid w:val="00EF6CFE"/>
    <w:rsid w:val="00F070AB"/>
    <w:rsid w:val="00F11ED7"/>
    <w:rsid w:val="00F15B1B"/>
    <w:rsid w:val="00F15DA4"/>
    <w:rsid w:val="00F17567"/>
    <w:rsid w:val="00F27A7B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92778"/>
    <w:rsid w:val="00F94101"/>
    <w:rsid w:val="00F974DA"/>
    <w:rsid w:val="00FA46E5"/>
    <w:rsid w:val="00FA5BBB"/>
    <w:rsid w:val="00FA6FD2"/>
    <w:rsid w:val="00FB08A7"/>
    <w:rsid w:val="00FB1340"/>
    <w:rsid w:val="00FB2DDE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0F5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3876C"/>
  <w15:docId w15:val="{A0A14247-EA0D-49C5-BD85-3EC05114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96C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A96CE3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difin.pl/zapobieganie-samobojstwom-tom-1-motywacja-zachowan-samobojcz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siegarnia.difin.pl/zapobieganie-samobojstwom-tom-1-motywacja-zachowan-samobojczyc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CA5B-4E8A-4158-BD7C-E9417901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316</TotalTime>
  <Pages>5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260</cp:revision>
  <cp:lastPrinted>2019-02-06T12:12:00Z</cp:lastPrinted>
  <dcterms:created xsi:type="dcterms:W3CDTF">2023-06-10T14:37:00Z</dcterms:created>
  <dcterms:modified xsi:type="dcterms:W3CDTF">2026-04-30T09:12:00Z</dcterms:modified>
</cp:coreProperties>
</file>